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7BB9D" w14:textId="77777777" w:rsidR="00B72609" w:rsidRDefault="00B72609" w:rsidP="00E06B2C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</w:p>
    <w:p w14:paraId="74172B99" w14:textId="5E32C46B" w:rsidR="00000929" w:rsidRDefault="00812145" w:rsidP="00E06B2C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000929">
        <w:rPr>
          <w:rFonts w:cs="Arial"/>
        </w:rPr>
        <w:t>4301-</w:t>
      </w:r>
      <w:r w:rsidR="009710DB">
        <w:rPr>
          <w:rFonts w:cs="Arial"/>
        </w:rPr>
        <w:t>00</w:t>
      </w:r>
      <w:r w:rsidR="00EB0F66">
        <w:rPr>
          <w:rFonts w:cs="Arial"/>
        </w:rPr>
        <w:t>0</w:t>
      </w:r>
      <w:r w:rsidR="00E06B2C">
        <w:rPr>
          <w:rFonts w:cs="Arial"/>
        </w:rPr>
        <w:t>6</w:t>
      </w:r>
      <w:r w:rsidR="00EB0F66">
        <w:rPr>
          <w:rFonts w:cs="Arial"/>
        </w:rPr>
        <w:t>/2026</w:t>
      </w:r>
    </w:p>
    <w:p w14:paraId="37F086B7" w14:textId="7D026BE8" w:rsidR="00000929" w:rsidRDefault="00000929" w:rsidP="00E06B2C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</w:r>
      <w:r w:rsidR="00877EEE">
        <w:rPr>
          <w:rFonts w:cs="Arial"/>
        </w:rPr>
        <w:t>202</w:t>
      </w:r>
      <w:r w:rsidR="00EB0F66">
        <w:rPr>
          <w:rFonts w:cs="Arial"/>
        </w:rPr>
        <w:t>6-1</w:t>
      </w:r>
      <w:r w:rsidR="00E06B2C">
        <w:rPr>
          <w:rFonts w:cs="Arial"/>
        </w:rPr>
        <w:t>17</w:t>
      </w:r>
    </w:p>
    <w:p w14:paraId="0F0EB34D" w14:textId="77777777" w:rsidR="00EF5515" w:rsidRDefault="00EF5515" w:rsidP="00E06B2C">
      <w:pPr>
        <w:spacing w:line="276" w:lineRule="auto"/>
        <w:jc w:val="both"/>
        <w:rPr>
          <w:rFonts w:cs="Arial"/>
        </w:rPr>
      </w:pPr>
    </w:p>
    <w:p w14:paraId="42015D53" w14:textId="77777777" w:rsidR="008318D9" w:rsidRDefault="008318D9" w:rsidP="00E06B2C">
      <w:pPr>
        <w:spacing w:line="276" w:lineRule="auto"/>
        <w:jc w:val="both"/>
        <w:rPr>
          <w:rFonts w:cs="Arial"/>
        </w:rPr>
      </w:pPr>
    </w:p>
    <w:p w14:paraId="49661683" w14:textId="2ADEF999" w:rsidR="00431C6C" w:rsidRPr="00B9100B" w:rsidRDefault="00431C6C" w:rsidP="00E06B2C">
      <w:pPr>
        <w:spacing w:before="120" w:line="276" w:lineRule="auto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E06B2C">
      <w:pPr>
        <w:tabs>
          <w:tab w:val="left" w:pos="1083"/>
        </w:tabs>
        <w:spacing w:line="276" w:lineRule="auto"/>
        <w:rPr>
          <w:rFonts w:cs="Arial"/>
        </w:rPr>
      </w:pPr>
    </w:p>
    <w:p w14:paraId="47ABC9DD" w14:textId="66FB6D13" w:rsidR="003F4213" w:rsidRDefault="008335AC" w:rsidP="00E06B2C">
      <w:pPr>
        <w:tabs>
          <w:tab w:val="left" w:pos="1083"/>
        </w:tabs>
        <w:spacing w:line="276" w:lineRule="auto"/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E06B2C">
      <w:pPr>
        <w:tabs>
          <w:tab w:val="left" w:pos="1083"/>
        </w:tabs>
        <w:spacing w:line="276" w:lineRule="auto"/>
        <w:rPr>
          <w:rFonts w:cs="Arial"/>
        </w:rPr>
      </w:pPr>
    </w:p>
    <w:p w14:paraId="276A9CB2" w14:textId="77777777" w:rsidR="00015330" w:rsidRDefault="00015330" w:rsidP="00E06B2C">
      <w:pPr>
        <w:tabs>
          <w:tab w:val="left" w:pos="1083"/>
        </w:tabs>
        <w:spacing w:line="276" w:lineRule="auto"/>
        <w:rPr>
          <w:rFonts w:cs="Arial"/>
        </w:rPr>
      </w:pPr>
    </w:p>
    <w:p w14:paraId="04958C69" w14:textId="345E7CC6" w:rsidR="008335AC" w:rsidRDefault="008335AC" w:rsidP="00E06B2C">
      <w:pPr>
        <w:tabs>
          <w:tab w:val="left" w:pos="1083"/>
        </w:tabs>
        <w:spacing w:line="276" w:lineRule="auto"/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E06B2C">
      <w:pPr>
        <w:tabs>
          <w:tab w:val="left" w:pos="1083"/>
        </w:tabs>
        <w:spacing w:line="276" w:lineRule="auto"/>
        <w:rPr>
          <w:rFonts w:cs="Arial"/>
        </w:rPr>
      </w:pPr>
    </w:p>
    <w:p w14:paraId="24FE8A50" w14:textId="77777777" w:rsidR="00431C6C" w:rsidRDefault="00431C6C" w:rsidP="00E06B2C">
      <w:pPr>
        <w:tabs>
          <w:tab w:val="left" w:pos="1083"/>
        </w:tabs>
        <w:spacing w:line="276" w:lineRule="auto"/>
        <w:rPr>
          <w:rFonts w:cs="Arial"/>
        </w:rPr>
      </w:pPr>
    </w:p>
    <w:p w14:paraId="540CDDA0" w14:textId="77777777" w:rsidR="00431C6C" w:rsidRDefault="00431C6C" w:rsidP="00E06B2C">
      <w:pPr>
        <w:pStyle w:val="Naslov1"/>
        <w:spacing w:before="120"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E06B2C">
      <w:pPr>
        <w:spacing w:line="276" w:lineRule="auto"/>
        <w:jc w:val="both"/>
        <w:rPr>
          <w:rFonts w:cs="Arial"/>
        </w:rPr>
      </w:pPr>
    </w:p>
    <w:p w14:paraId="5300F50B" w14:textId="77777777" w:rsidR="0001392A" w:rsidRPr="000D1EDF" w:rsidRDefault="0001392A" w:rsidP="00E06B2C">
      <w:pPr>
        <w:spacing w:line="276" w:lineRule="auto"/>
        <w:jc w:val="both"/>
        <w:rPr>
          <w:rFonts w:cs="Arial"/>
        </w:rPr>
      </w:pPr>
    </w:p>
    <w:p w14:paraId="66C5864E" w14:textId="77777777" w:rsidR="000D1EDF" w:rsidRPr="000D1EDF" w:rsidRDefault="000D1EDF" w:rsidP="00E06B2C">
      <w:pPr>
        <w:spacing w:line="276" w:lineRule="auto"/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E06B2C">
      <w:pPr>
        <w:spacing w:line="276" w:lineRule="auto"/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E06B2C">
      <w:pPr>
        <w:spacing w:line="276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E06B2C">
      <w:pPr>
        <w:spacing w:line="276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E06B2C">
      <w:pPr>
        <w:spacing w:line="276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E06B2C">
      <w:pPr>
        <w:spacing w:line="276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E06B2C">
      <w:pPr>
        <w:spacing w:line="276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E06B2C">
      <w:pPr>
        <w:spacing w:line="276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E06B2C">
      <w:pPr>
        <w:spacing w:line="276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E06B2C">
      <w:pPr>
        <w:spacing w:line="276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E06B2C">
      <w:pPr>
        <w:spacing w:line="276" w:lineRule="auto"/>
        <w:jc w:val="both"/>
        <w:rPr>
          <w:rFonts w:cs="Arial"/>
        </w:rPr>
      </w:pPr>
    </w:p>
    <w:p w14:paraId="46E9A759" w14:textId="256E279E" w:rsidR="000D1EDF" w:rsidRDefault="00CA0755" w:rsidP="00E06B2C">
      <w:pPr>
        <w:spacing w:line="276" w:lineRule="auto"/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E06B2C">
      <w:pPr>
        <w:spacing w:line="276" w:lineRule="auto"/>
        <w:jc w:val="both"/>
        <w:rPr>
          <w:rFonts w:cs="Arial"/>
        </w:rPr>
      </w:pPr>
    </w:p>
    <w:p w14:paraId="1D143D0E" w14:textId="77777777" w:rsidR="000D1EDF" w:rsidRPr="000D1EDF" w:rsidRDefault="000D1EDF" w:rsidP="00E06B2C">
      <w:pPr>
        <w:spacing w:line="276" w:lineRule="auto"/>
        <w:jc w:val="both"/>
        <w:rPr>
          <w:rFonts w:cs="Arial"/>
        </w:rPr>
      </w:pPr>
    </w:p>
    <w:p w14:paraId="2C770E24" w14:textId="77777777" w:rsidR="00EF5515" w:rsidRDefault="00EF5515" w:rsidP="00E06B2C">
      <w:pPr>
        <w:spacing w:line="276" w:lineRule="auto"/>
        <w:jc w:val="both"/>
        <w:rPr>
          <w:rFonts w:cs="Arial"/>
        </w:rPr>
      </w:pPr>
    </w:p>
    <w:p w14:paraId="6E663C90" w14:textId="77777777" w:rsidR="00F014E7" w:rsidRDefault="00F014E7" w:rsidP="00E06B2C">
      <w:pPr>
        <w:spacing w:line="276" w:lineRule="auto"/>
        <w:jc w:val="both"/>
        <w:rPr>
          <w:rFonts w:cs="Arial"/>
        </w:rPr>
      </w:pPr>
    </w:p>
    <w:p w14:paraId="632E5712" w14:textId="77777777" w:rsidR="00EF5515" w:rsidRDefault="00EF5515" w:rsidP="00E06B2C">
      <w:pPr>
        <w:spacing w:line="276" w:lineRule="auto"/>
        <w:jc w:val="both"/>
        <w:rPr>
          <w:rFonts w:cs="Arial"/>
        </w:rPr>
      </w:pPr>
    </w:p>
    <w:p w14:paraId="03CF4A00" w14:textId="77777777" w:rsidR="00EF5515" w:rsidRDefault="00EF5515" w:rsidP="00E06B2C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5213AD61" w:rsidR="00EF5515" w:rsidRDefault="00EF5515" w:rsidP="00E06B2C">
      <w:pPr>
        <w:spacing w:line="276" w:lineRule="auto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E06B2C">
      <w:pPr>
        <w:spacing w:line="276" w:lineRule="auto"/>
        <w:jc w:val="both"/>
        <w:rPr>
          <w:rFonts w:cs="Arial"/>
        </w:rPr>
      </w:pPr>
    </w:p>
    <w:p w14:paraId="34A8862C" w14:textId="77777777" w:rsidR="00EF5515" w:rsidRDefault="00EF5515" w:rsidP="00E06B2C">
      <w:pPr>
        <w:spacing w:line="276" w:lineRule="auto"/>
        <w:rPr>
          <w:rFonts w:cs="Arial"/>
          <w:i/>
        </w:rPr>
      </w:pPr>
    </w:p>
    <w:p w14:paraId="3BE47814" w14:textId="77777777" w:rsidR="00C561E9" w:rsidRDefault="00C561E9" w:rsidP="00E06B2C">
      <w:pPr>
        <w:spacing w:line="276" w:lineRule="auto"/>
        <w:rPr>
          <w:rFonts w:cs="Arial"/>
          <w:i/>
        </w:rPr>
      </w:pPr>
    </w:p>
    <w:p w14:paraId="46DF69D6" w14:textId="77777777" w:rsidR="008318D9" w:rsidRDefault="008318D9" w:rsidP="00E06B2C">
      <w:pPr>
        <w:spacing w:line="276" w:lineRule="auto"/>
        <w:rPr>
          <w:rFonts w:cs="Arial"/>
          <w:i/>
        </w:rPr>
      </w:pPr>
    </w:p>
    <w:p w14:paraId="133C2AAF" w14:textId="6B38F3EA" w:rsidR="000D1EDF" w:rsidRPr="008318D9" w:rsidRDefault="003C123B" w:rsidP="00E06B2C">
      <w:pPr>
        <w:spacing w:line="276" w:lineRule="auto"/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41334D" w:rsidRPr="00E81DF5">
        <w:rPr>
          <w:rFonts w:cs="Arial"/>
          <w:i/>
        </w:rPr>
        <w:t xml:space="preserve">Ta obrazec </w:t>
      </w:r>
      <w:r w:rsidR="0041334D">
        <w:rPr>
          <w:rFonts w:cs="Arial"/>
          <w:i/>
        </w:rPr>
        <w:t>se predloži na poziv naročnika</w:t>
      </w:r>
    </w:p>
    <w:sectPr w:rsidR="000D1EDF" w:rsidRPr="008318D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B689E" w14:textId="77777777" w:rsidR="005F5E0B" w:rsidRDefault="005F5E0B">
      <w:r>
        <w:separator/>
      </w:r>
    </w:p>
  </w:endnote>
  <w:endnote w:type="continuationSeparator" w:id="0">
    <w:p w14:paraId="26D7C9FF" w14:textId="77777777" w:rsidR="005F5E0B" w:rsidRDefault="005F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E0993" w14:textId="77777777" w:rsidR="00722B5F" w:rsidRDefault="00722B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4683ECB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04008B8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974E4" w14:textId="77777777" w:rsidR="005F5E0B" w:rsidRDefault="005F5E0B">
      <w:r>
        <w:separator/>
      </w:r>
    </w:p>
  </w:footnote>
  <w:footnote w:type="continuationSeparator" w:id="0">
    <w:p w14:paraId="4063B23C" w14:textId="77777777" w:rsidR="005F5E0B" w:rsidRDefault="005F5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59C80" w14:textId="77777777" w:rsidR="00722B5F" w:rsidRDefault="00722B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7649" w14:textId="77777777" w:rsidR="00722B5F" w:rsidRDefault="00722B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79013632" w14:textId="24E6C9D1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–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+</w:t>
          </w:r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18988528">
    <w:abstractNumId w:val="3"/>
  </w:num>
  <w:num w:numId="2" w16cid:durableId="13657641">
    <w:abstractNumId w:val="5"/>
  </w:num>
  <w:num w:numId="3" w16cid:durableId="1998419601">
    <w:abstractNumId w:val="2"/>
  </w:num>
  <w:num w:numId="4" w16cid:durableId="821047813">
    <w:abstractNumId w:val="1"/>
  </w:num>
  <w:num w:numId="5" w16cid:durableId="1469669513">
    <w:abstractNumId w:val="4"/>
  </w:num>
  <w:num w:numId="6" w16cid:durableId="777913924">
    <w:abstractNumId w:val="0"/>
  </w:num>
  <w:num w:numId="7" w16cid:durableId="674188606">
    <w:abstractNumId w:val="7"/>
  </w:num>
  <w:num w:numId="8" w16cid:durableId="9796564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929"/>
    <w:rsid w:val="00001218"/>
    <w:rsid w:val="00005413"/>
    <w:rsid w:val="0001392A"/>
    <w:rsid w:val="00013B00"/>
    <w:rsid w:val="00015330"/>
    <w:rsid w:val="00015B5A"/>
    <w:rsid w:val="000213AB"/>
    <w:rsid w:val="00036A6D"/>
    <w:rsid w:val="000412BC"/>
    <w:rsid w:val="00041EB9"/>
    <w:rsid w:val="00042D0E"/>
    <w:rsid w:val="00046CE2"/>
    <w:rsid w:val="0005065F"/>
    <w:rsid w:val="000576FB"/>
    <w:rsid w:val="0007383F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02CA"/>
    <w:rsid w:val="001314C1"/>
    <w:rsid w:val="001352C1"/>
    <w:rsid w:val="001363A5"/>
    <w:rsid w:val="0014021F"/>
    <w:rsid w:val="00144B8D"/>
    <w:rsid w:val="0015223A"/>
    <w:rsid w:val="001643C9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1FDF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A637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1243D"/>
    <w:rsid w:val="0041334D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39F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2FDE"/>
    <w:rsid w:val="005D7E01"/>
    <w:rsid w:val="005E4BDB"/>
    <w:rsid w:val="005F1763"/>
    <w:rsid w:val="005F18A6"/>
    <w:rsid w:val="005F4E64"/>
    <w:rsid w:val="005F5E0B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22B5F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97F1C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4132"/>
    <w:rsid w:val="00847017"/>
    <w:rsid w:val="00853F3C"/>
    <w:rsid w:val="0085416E"/>
    <w:rsid w:val="00877EE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07C85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710DB"/>
    <w:rsid w:val="009940E2"/>
    <w:rsid w:val="009A46DA"/>
    <w:rsid w:val="009A483D"/>
    <w:rsid w:val="009B0EAC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22F41"/>
    <w:rsid w:val="00A27F15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07A0"/>
    <w:rsid w:val="00A75802"/>
    <w:rsid w:val="00A83E62"/>
    <w:rsid w:val="00A92149"/>
    <w:rsid w:val="00AA2F1C"/>
    <w:rsid w:val="00AB1522"/>
    <w:rsid w:val="00AB3346"/>
    <w:rsid w:val="00AB4674"/>
    <w:rsid w:val="00AB6E8B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86632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5C75"/>
    <w:rsid w:val="00D2343D"/>
    <w:rsid w:val="00D278D4"/>
    <w:rsid w:val="00D4322B"/>
    <w:rsid w:val="00D47195"/>
    <w:rsid w:val="00D47D63"/>
    <w:rsid w:val="00D52558"/>
    <w:rsid w:val="00D579F3"/>
    <w:rsid w:val="00D625CE"/>
    <w:rsid w:val="00D707B4"/>
    <w:rsid w:val="00D7309B"/>
    <w:rsid w:val="00D7696F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06B2C"/>
    <w:rsid w:val="00E3300C"/>
    <w:rsid w:val="00E37B60"/>
    <w:rsid w:val="00E43C3D"/>
    <w:rsid w:val="00E45214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0F66"/>
    <w:rsid w:val="00EB59CF"/>
    <w:rsid w:val="00EE750F"/>
    <w:rsid w:val="00EE7F32"/>
    <w:rsid w:val="00EF0493"/>
    <w:rsid w:val="00EF1787"/>
    <w:rsid w:val="00EF18FD"/>
    <w:rsid w:val="00EF2442"/>
    <w:rsid w:val="00EF4799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728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41243D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Props1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8FBD5-4D70-4896-81C1-868D7DF379A1}"/>
</file>

<file path=customXml/itemProps3.xml><?xml version="1.0" encoding="utf-8"?>
<ds:datastoreItem xmlns:ds="http://schemas.openxmlformats.org/officeDocument/2006/customXml" ds:itemID="{205AB33D-0B7F-447C-9A49-5A9B62F8FE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25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1119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Tamara Farkaš Menih</cp:lastModifiedBy>
  <cp:revision>25</cp:revision>
  <cp:lastPrinted>2024-03-14T11:44:00Z</cp:lastPrinted>
  <dcterms:created xsi:type="dcterms:W3CDTF">2018-07-24T11:48:00Z</dcterms:created>
  <dcterms:modified xsi:type="dcterms:W3CDTF">2026-03-19T08:08:00Z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